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C54A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WESTON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1D8D71D7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5655034B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6C4B4F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1E13A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William(q.v.).</w:t>
      </w:r>
    </w:p>
    <w:p w14:paraId="1E7A4B82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54AF811C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F8E291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18B4E2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Sep.1431</w:t>
      </w:r>
      <w:r>
        <w:rPr>
          <w:rFonts w:ascii="Times New Roman" w:hAnsi="Times New Roman" w:cs="Times New Roman"/>
          <w:sz w:val="24"/>
          <w:szCs w:val="24"/>
        </w:rPr>
        <w:tab/>
        <w:t>William made her a joint executor of his Will.   (ibid.)</w:t>
      </w:r>
    </w:p>
    <w:p w14:paraId="3CE024A2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EA2F38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2656A" w14:textId="77777777" w:rsidR="00C76D99" w:rsidRDefault="00C76D99" w:rsidP="00C76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025048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7F30" w14:textId="77777777" w:rsidR="00C76D99" w:rsidRDefault="00C76D99" w:rsidP="009139A6">
      <w:r>
        <w:separator/>
      </w:r>
    </w:p>
  </w:endnote>
  <w:endnote w:type="continuationSeparator" w:id="0">
    <w:p w14:paraId="1D0A1EF1" w14:textId="77777777" w:rsidR="00C76D99" w:rsidRDefault="00C76D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07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8A0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C8E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6050F" w14:textId="77777777" w:rsidR="00C76D99" w:rsidRDefault="00C76D99" w:rsidP="009139A6">
      <w:r>
        <w:separator/>
      </w:r>
    </w:p>
  </w:footnote>
  <w:footnote w:type="continuationSeparator" w:id="0">
    <w:p w14:paraId="0A020095" w14:textId="77777777" w:rsidR="00C76D99" w:rsidRDefault="00C76D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B6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ADA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69D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D9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6D9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6BA02"/>
  <w15:chartTrackingRefBased/>
  <w15:docId w15:val="{5F3E6FD0-A097-467A-9770-B3E23C80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2022-03-04T20:18:00Z</dcterms:created>
  <dcterms:modified xsi:type="dcterms:W3CDTF">2022-03-04T20:19:00Z</dcterms:modified>
</cp:coreProperties>
</file>